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15D34" w14:textId="77777777" w:rsidR="00F213EE" w:rsidRDefault="00F213EE" w:rsidP="00F213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CLAYE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fl.1486)</w:t>
      </w:r>
    </w:p>
    <w:p w14:paraId="270183C3" w14:textId="77777777" w:rsidR="00F213EE" w:rsidRDefault="00F213EE" w:rsidP="00F213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Kingston-upon- Thames, Surrey. Yeoman of Richard III.</w:t>
      </w:r>
    </w:p>
    <w:p w14:paraId="00288AAA" w14:textId="77777777" w:rsidR="00F213EE" w:rsidRDefault="00F213EE" w:rsidP="00F213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5C3F6D" w14:textId="77777777" w:rsidR="00F213EE" w:rsidRDefault="00F213EE" w:rsidP="00F213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F9FDC3" w14:textId="77777777" w:rsidR="00F213EE" w:rsidRDefault="00F213EE" w:rsidP="00F213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1486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Syngleton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upholsterer(q.v.), brought a plaint of debt against</w:t>
      </w:r>
    </w:p>
    <w:p w14:paraId="4888D670" w14:textId="77777777" w:rsidR="00F213EE" w:rsidRDefault="00F213EE" w:rsidP="00F213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him,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Cantley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Gratham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Lincolnshire(q.v.),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Fyssher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44977428" w14:textId="77777777" w:rsidR="00F213EE" w:rsidRDefault="00F213EE" w:rsidP="00F213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Thomas Baker of Great Baddow(q.v.), Thomas </w:t>
      </w:r>
    </w:p>
    <w:p w14:paraId="01500AD6" w14:textId="77777777" w:rsidR="00F213EE" w:rsidRDefault="00F213EE" w:rsidP="00F213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Polcryche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Chelmsford(q.v.), and his wife, Mary(q.v.).</w:t>
      </w:r>
    </w:p>
    <w:p w14:paraId="76BC6138" w14:textId="77777777" w:rsidR="00F213EE" w:rsidRDefault="00F213EE" w:rsidP="00F213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https://waalt.uh.edu/index.php/CP40no895Index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3EAAB5D" w14:textId="77777777" w:rsidR="00F213EE" w:rsidRDefault="00F213EE" w:rsidP="00F213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BCE421" w14:textId="77777777" w:rsidR="00F213EE" w:rsidRDefault="00F213EE" w:rsidP="00F213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889B8F" w14:textId="77777777" w:rsidR="00F213EE" w:rsidRDefault="00F213EE" w:rsidP="00F213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June 2022</w:t>
      </w:r>
    </w:p>
    <w:p w14:paraId="498F33E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D0734" w14:textId="77777777" w:rsidR="00F213EE" w:rsidRDefault="00F213EE" w:rsidP="009139A6">
      <w:r>
        <w:separator/>
      </w:r>
    </w:p>
  </w:endnote>
  <w:endnote w:type="continuationSeparator" w:id="0">
    <w:p w14:paraId="3924906D" w14:textId="77777777" w:rsidR="00F213EE" w:rsidRDefault="00F213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247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09D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F3E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609E5" w14:textId="77777777" w:rsidR="00F213EE" w:rsidRDefault="00F213EE" w:rsidP="009139A6">
      <w:r>
        <w:separator/>
      </w:r>
    </w:p>
  </w:footnote>
  <w:footnote w:type="continuationSeparator" w:id="0">
    <w:p w14:paraId="7B060A81" w14:textId="77777777" w:rsidR="00F213EE" w:rsidRDefault="00F213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29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7B6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30C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E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213EE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CBA97"/>
  <w15:chartTrackingRefBased/>
  <w15:docId w15:val="{49771A40-90B4-4022-8518-5A6870367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213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895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2022-06-04T15:40:00Z</dcterms:created>
  <dcterms:modified xsi:type="dcterms:W3CDTF">2022-06-04T15:41:00Z</dcterms:modified>
</cp:coreProperties>
</file>